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A3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2E7BD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032C87" w:rsidP="004B1080">
            <w:pPr>
              <w:pStyle w:val="FootnoteText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32C87"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B41FD0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B41F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41FD0" w:rsidRPr="001336E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รองศาสตราจารย์สมศักดิ์ มิตะถา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41FD0" w:rsidRPr="001336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02 232 4000 </w:t>
            </w:r>
            <w:r w:rsidR="00B41FD0" w:rsidRPr="001336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ต่อ </w:t>
            </w:r>
            <w:r w:rsidR="00B41FD0" w:rsidRPr="001336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B41FD0" w:rsidRPr="00B41FD0" w:rsidRDefault="002F054A" w:rsidP="00B41FD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B41F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B41FD0" w:rsidRPr="00B41FD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นางสาวธนิภัสสร คงจุ้ย</w:t>
            </w:r>
          </w:p>
          <w:p w:rsidR="00B41FD0" w:rsidRPr="00B41FD0" w:rsidRDefault="00B41FD0" w:rsidP="00B41FD0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B41FD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นางสาวเสาวนีย์ จุ้ยฤทธิ์</w:t>
            </w:r>
          </w:p>
          <w:p w:rsidR="00B41FD0" w:rsidRPr="00B41FD0" w:rsidRDefault="00B41FD0" w:rsidP="00B41FD0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B41FD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นายปัณณธร ชุ่มปิว</w:t>
            </w:r>
          </w:p>
          <w:p w:rsidR="006C7B37" w:rsidRPr="00B41FD0" w:rsidRDefault="00B41FD0" w:rsidP="00B41FD0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B41FD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นางสาวลักษณา ภูศรี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41FD0" w:rsidRPr="001336E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02 232 4000 </w:t>
            </w:r>
            <w:r w:rsidR="00B41FD0" w:rsidRPr="001336E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ต่อ </w:t>
            </w:r>
            <w:r w:rsidR="00B41FD0" w:rsidRPr="001336E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AB4202">
        <w:trPr>
          <w:trHeight w:val="6343"/>
        </w:trPr>
        <w:tc>
          <w:tcPr>
            <w:tcW w:w="9498" w:type="dxa"/>
            <w:gridSpan w:val="3"/>
          </w:tcPr>
          <w:p w:rsidR="00FD7F52" w:rsidRDefault="002F054A" w:rsidP="00FD7F52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507E0" w:rsidRDefault="00AB4202" w:rsidP="004B1080">
            <w:pPr>
              <w:widowControl w:val="0"/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ab/>
            </w:r>
            <w:r w:rsidR="009507E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9507E0" w:rsidRPr="00FD7F52" w:rsidRDefault="009507E0" w:rsidP="00FD7F52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193"/>
              </w:tabs>
              <w:adjustRightInd w:val="0"/>
              <w:ind w:left="0" w:firstLine="76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D7F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9507E0" w:rsidRPr="00FD7F52" w:rsidRDefault="009507E0" w:rsidP="00FD7F52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193"/>
              </w:tabs>
              <w:adjustRightInd w:val="0"/>
              <w:ind w:firstLine="4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 w:rsidRPr="00FD7F52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9507E0" w:rsidRDefault="009507E0" w:rsidP="00FD7F52">
            <w:pPr>
              <w:widowControl w:val="0"/>
              <w:adjustRightInd w:val="0"/>
              <w:ind w:left="1051" w:firstLine="142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9507E0" w:rsidRPr="00F77DF8" w:rsidRDefault="009507E0" w:rsidP="00FD7F52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F77DF8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>สำนักขอเสนอชื่องานบริการ จำนวน 2 เรื่องดังนี้</w:t>
            </w:r>
          </w:p>
          <w:p w:rsidR="009507E0" w:rsidRPr="001344A6" w:rsidRDefault="00FD7F52" w:rsidP="00FD7F52">
            <w:pPr>
              <w:widowControl w:val="0"/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ab/>
            </w:r>
            <w:r w:rsidR="009507E0"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1. การสำรวจความพึงพอใจการใช้บริการฐานข้อมูลจัดเก็บเอกสารฉบับเต็มในรูปอิเล็กทรอนิกส์</w:t>
            </w:r>
            <w:r w:rsidR="009507E0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br/>
            </w:r>
            <w:r w:rsidR="009507E0"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(</w:t>
            </w:r>
            <w:r w:rsidR="009507E0"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 xml:space="preserve">Thai Digital collection </w:t>
            </w:r>
            <w:r w:rsidR="009507E0"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(</w:t>
            </w:r>
            <w:r w:rsidR="009507E0"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>TDC</w:t>
            </w:r>
            <w:r w:rsidR="009507E0"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) )</w:t>
            </w:r>
          </w:p>
          <w:p w:rsidR="00E379B3" w:rsidRPr="009507E0" w:rsidRDefault="00FD7F52" w:rsidP="00FD7F52">
            <w:pPr>
              <w:widowControl w:val="0"/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507E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9507E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="009507E0" w:rsidRPr="00B5406D">
              <w:rPr>
                <w:rFonts w:ascii="TH SarabunPSK" w:hAnsi="TH SarabunPSK" w:cs="TH SarabunPSK"/>
                <w:sz w:val="30"/>
                <w:szCs w:val="30"/>
                <w:cs/>
              </w:rPr>
              <w:t>แบบสำรวจความพึงพอใจและไม่พึงพอใจการใช้บริการฐานข้อ</w:t>
            </w:r>
            <w:r w:rsidR="009507E0">
              <w:rPr>
                <w:rFonts w:ascii="TH SarabunPSK" w:hAnsi="TH SarabunPSK" w:cs="TH SarabunPSK"/>
                <w:sz w:val="30"/>
                <w:szCs w:val="30"/>
                <w:cs/>
              </w:rPr>
              <w:t>มูลอิเล็กทรอนิกส์เพื่อการสืบค้น</w:t>
            </w:r>
            <w:r w:rsidR="009507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9507E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507E0" w:rsidRPr="00B5406D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9507E0">
              <w:rPr>
                <w:rFonts w:ascii="TH SarabunPSK" w:hAnsi="TH SarabunPSK" w:cs="TH SarabunPSK"/>
                <w:sz w:val="30"/>
                <w:szCs w:val="30"/>
              </w:rPr>
              <w:t xml:space="preserve">Reference </w:t>
            </w:r>
            <w:r w:rsidR="009507E0" w:rsidRPr="00B5406D">
              <w:rPr>
                <w:rFonts w:ascii="TH SarabunPSK" w:hAnsi="TH SarabunPSK" w:cs="TH SarabunPSK"/>
                <w:sz w:val="30"/>
                <w:szCs w:val="30"/>
              </w:rPr>
              <w:t>database</w:t>
            </w:r>
            <w:r w:rsidR="009507E0" w:rsidRPr="00B5406D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6F0F89">
        <w:trPr>
          <w:trHeight w:val="4102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70"/>
              <w:gridCol w:w="7221"/>
            </w:tblGrid>
            <w:tr w:rsidR="00A155E3" w:rsidRPr="003B7C5A" w:rsidTr="004B1080">
              <w:trPr>
                <w:trHeight w:val="454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507E0" w:rsidRPr="003B7C5A" w:rsidTr="004B1080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9507E0" w:rsidRPr="003B7C5A" w:rsidTr="004B1080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9507E0" w:rsidRPr="003B7C5A" w:rsidTr="004B1080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Pr="00F01F4C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9507E0" w:rsidRPr="003B7C5A" w:rsidTr="004B1080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9507E0" w:rsidRPr="003B7C5A" w:rsidTr="004B1080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Pr="00F01F4C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DE6CC4" w:rsidRDefault="002F054A" w:rsidP="004B1080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F0F89">
        <w:trPr>
          <w:trHeight w:val="2261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85"/>
              <w:gridCol w:w="992"/>
              <w:gridCol w:w="1418"/>
              <w:gridCol w:w="1134"/>
              <w:gridCol w:w="1124"/>
            </w:tblGrid>
            <w:tr w:rsidR="002F054A" w:rsidRPr="003B7C5A" w:rsidTr="004B1080">
              <w:trPr>
                <w:trHeight w:val="902"/>
                <w:jc w:val="center"/>
              </w:trPr>
              <w:tc>
                <w:tcPr>
                  <w:tcW w:w="458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2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4B1080">
              <w:trPr>
                <w:trHeight w:val="856"/>
                <w:jc w:val="center"/>
              </w:trPr>
              <w:tc>
                <w:tcPr>
                  <w:tcW w:w="4585" w:type="dxa"/>
                </w:tcPr>
                <w:p w:rsidR="004032BC" w:rsidRPr="00B26A52" w:rsidRDefault="00032C8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992" w:type="dxa"/>
                </w:tcPr>
                <w:p w:rsidR="004032BC" w:rsidRPr="00AC4F8B" w:rsidRDefault="00032C87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C25D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อยู่ระหว่างดำเนินการ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B420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B420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C619C" w:rsidRPr="008C619C" w:rsidRDefault="000675C3" w:rsidP="008C619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8C619C" w:rsidRPr="008C61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บริหารเทคโนโลยีสารสนเทศเพื่อพัฒนาการศึกษาดำเนินการจัดทำข้อมูลการสำรวจความพึงพอใจประจำปีงบประมาณ พ.ศ. </w:t>
            </w:r>
            <w:r w:rsidR="008C619C" w:rsidRPr="008C619C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="008C619C" w:rsidRPr="008C61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8C619C" w:rsidRPr="008C619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8C619C" w:rsidRPr="008C619C">
              <w:rPr>
                <w:rFonts w:ascii="TH SarabunPSK" w:hAnsi="TH SarabunPSK" w:cs="TH SarabunPSK"/>
                <w:sz w:val="32"/>
                <w:szCs w:val="32"/>
                <w:cs/>
              </w:rPr>
              <w:t>หัวข้อ ได้แก่</w:t>
            </w:r>
          </w:p>
          <w:p w:rsidR="008C619C" w:rsidRPr="000675C3" w:rsidRDefault="008C619C" w:rsidP="000675C3">
            <w:pPr>
              <w:pStyle w:val="ListParagraph"/>
              <w:numPr>
                <w:ilvl w:val="0"/>
                <w:numId w:val="13"/>
              </w:numPr>
              <w:tabs>
                <w:tab w:val="left" w:pos="1051"/>
              </w:tabs>
              <w:ind w:left="59" w:firstLine="6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675C3">
              <w:rPr>
                <w:rFonts w:ascii="TH SarabunPSK" w:hAnsi="TH SarabunPSK" w:cs="TH SarabunPSK"/>
                <w:sz w:val="32"/>
                <w:szCs w:val="32"/>
                <w:cs/>
              </w:rPr>
              <w:t>การสำรวจความพึงพอใจการใช้บริการฐานข้อมูลจัดเก็บเอ</w:t>
            </w:r>
            <w:r w:rsidR="000675C3">
              <w:rPr>
                <w:rFonts w:ascii="TH SarabunPSK" w:hAnsi="TH SarabunPSK" w:cs="TH SarabunPSK"/>
                <w:sz w:val="32"/>
                <w:szCs w:val="32"/>
                <w:cs/>
              </w:rPr>
              <w:t>กสารฉบับเต็มในรูปอิเล็กทรอนิกส์</w:t>
            </w:r>
            <w:r w:rsidR="000675C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675C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675C3">
              <w:rPr>
                <w:rFonts w:ascii="TH SarabunPSK" w:hAnsi="TH SarabunPSK" w:cs="TH SarabunPSK"/>
                <w:sz w:val="32"/>
                <w:szCs w:val="32"/>
              </w:rPr>
              <w:t xml:space="preserve">Thai Digital collection </w:t>
            </w:r>
            <w:r w:rsidRPr="000675C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675C3">
              <w:rPr>
                <w:rFonts w:ascii="TH SarabunPSK" w:hAnsi="TH SarabunPSK" w:cs="TH SarabunPSK"/>
                <w:sz w:val="32"/>
                <w:szCs w:val="32"/>
              </w:rPr>
              <w:t>TDC</w:t>
            </w:r>
            <w:r w:rsidRPr="000675C3">
              <w:rPr>
                <w:rFonts w:ascii="TH SarabunPSK" w:hAnsi="TH SarabunPSK" w:cs="TH SarabunPSK"/>
                <w:sz w:val="32"/>
                <w:szCs w:val="32"/>
                <w:cs/>
              </w:rPr>
              <w:t>) )</w:t>
            </w:r>
          </w:p>
          <w:p w:rsidR="008C619C" w:rsidRPr="000675C3" w:rsidRDefault="00453AB3" w:rsidP="000675C3">
            <w:pPr>
              <w:pStyle w:val="ListParagraph"/>
              <w:numPr>
                <w:ilvl w:val="0"/>
                <w:numId w:val="13"/>
              </w:numPr>
              <w:tabs>
                <w:tab w:val="left" w:pos="1051"/>
              </w:tabs>
              <w:ind w:left="59" w:firstLine="661"/>
              <w:rPr>
                <w:rFonts w:ascii="TH SarabunPSK" w:hAnsi="TH SarabunPSK" w:cs="TH SarabunPSK"/>
                <w:sz w:val="32"/>
                <w:szCs w:val="32"/>
              </w:rPr>
            </w:pPr>
            <w:r w:rsidRPr="000675C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8C619C" w:rsidRPr="000675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สำรวจความพึงพอใจและไม่พึงพอใจการใช้บริการฐานข้อมูลอิเล็กทรอนิกส์เพื่อการสืบค้น    </w:t>
            </w:r>
            <w:r w:rsidR="008C619C" w:rsidRPr="000675C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(</w:t>
            </w:r>
            <w:r w:rsidR="008C619C" w:rsidRPr="000675C3">
              <w:rPr>
                <w:rFonts w:ascii="TH SarabunPSK" w:hAnsi="TH SarabunPSK" w:cs="TH SarabunPSK"/>
                <w:sz w:val="32"/>
                <w:szCs w:val="32"/>
              </w:rPr>
              <w:t>Reference database</w:t>
            </w:r>
            <w:r w:rsidR="008C619C" w:rsidRPr="000675C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A5220" w:rsidRPr="00487609" w:rsidRDefault="000675C3" w:rsidP="000675C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ab/>
            </w:r>
            <w:r w:rsidR="00FD4637">
              <w:rPr>
                <w:rFonts w:ascii="TH Sarabun New" w:hAnsi="TH Sarabun New" w:cs="TH Sarabun New" w:hint="cs"/>
                <w:sz w:val="32"/>
                <w:szCs w:val="32"/>
                <w:cs/>
              </w:rPr>
              <w:t>โดยดำเนินการสำรวจความพึงพอใจการใช้บริการบนระบบสำรวจออนไลน์</w:t>
            </w:r>
            <w:r w:rsidR="008C619C" w:rsidRPr="00485D0E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ผลการดำเนินงาน</w:t>
            </w:r>
            <w:r w:rsidR="001D0242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8C619C" w:rsidRPr="00485D0E">
              <w:rPr>
                <w:rFonts w:ascii="TH Sarabun New" w:hAnsi="TH Sarabun New" w:cs="TH Sarabun New"/>
                <w:sz w:val="32"/>
                <w:szCs w:val="32"/>
                <w:cs/>
              </w:rPr>
              <w:t>อยู่ระหว่างการดำเนินการ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6F0F89" w:rsidRDefault="003B7C5A" w:rsidP="006F0F8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6F0F89" w:rsidRDefault="006F0F89" w:rsidP="006F0F8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337E0" w:rsidRPr="006F0F8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ได้รับความร่วมมือจากผู้ใช้บริการ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453AB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-  </w:t>
            </w:r>
          </w:p>
        </w:tc>
      </w:tr>
      <w:tr w:rsidR="002F054A" w:rsidRPr="003B7C5A" w:rsidTr="00350DFE">
        <w:trPr>
          <w:trHeight w:val="842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F147C" w:rsidRDefault="00453AB3" w:rsidP="006F0F89">
            <w:pPr>
              <w:pStyle w:val="ListParagraph"/>
              <w:numPr>
                <w:ilvl w:val="0"/>
                <w:numId w:val="11"/>
              </w:numPr>
              <w:ind w:left="0" w:firstLine="111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Pr="008C61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การสำรวจความพึงพอใจการใช้บริการฐานข้อมูลจัดเก็บเอกสารฉบับเต็มในรูปอิเล็กทรอนิกส์ </w:t>
            </w:r>
            <w:r w:rsidRPr="00453AB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3AB3">
              <w:rPr>
                <w:rFonts w:ascii="TH SarabunPSK" w:hAnsi="TH SarabunPSK" w:cs="TH SarabunPSK"/>
                <w:sz w:val="32"/>
                <w:szCs w:val="32"/>
              </w:rPr>
              <w:t xml:space="preserve">Thai Digital collection </w:t>
            </w:r>
            <w:r w:rsidRPr="00453AB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53AB3">
              <w:rPr>
                <w:rFonts w:ascii="TH SarabunPSK" w:hAnsi="TH SarabunPSK" w:cs="TH SarabunPSK"/>
                <w:sz w:val="32"/>
                <w:szCs w:val="32"/>
              </w:rPr>
              <w:t>TDC</w:t>
            </w:r>
            <w:r w:rsidRPr="00453AB3">
              <w:rPr>
                <w:rFonts w:ascii="TH SarabunPSK" w:hAnsi="TH SarabunPSK" w:cs="TH SarabunPSK"/>
                <w:sz w:val="32"/>
                <w:szCs w:val="32"/>
                <w:cs/>
              </w:rPr>
              <w:t>) )</w:t>
            </w:r>
          </w:p>
          <w:p w:rsidR="002F0A94" w:rsidRPr="00350DFE" w:rsidRDefault="00453AB3" w:rsidP="00950334">
            <w:pPr>
              <w:pStyle w:val="ListParagraph"/>
              <w:numPr>
                <w:ilvl w:val="0"/>
                <w:numId w:val="11"/>
              </w:numPr>
              <w:ind w:left="0" w:firstLine="111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ข้อมูลการ</w:t>
            </w:r>
            <w:r w:rsidRPr="008C619C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สำรวจความพึงพอใจและไม่พึงพอใจการใช้บริการฐานข้อมูลอิเล็กทรอนิกส์เพื่อการสืบค้น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C619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C619C">
              <w:rPr>
                <w:rFonts w:ascii="TH SarabunPSK" w:hAnsi="TH SarabunPSK" w:cs="TH SarabunPSK"/>
                <w:sz w:val="32"/>
                <w:szCs w:val="32"/>
              </w:rPr>
              <w:t>Reference database</w:t>
            </w:r>
            <w:r w:rsidRPr="008C619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1F147C" w:rsidRPr="00350DF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B17C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035" w:rsidRDefault="00943035">
      <w:r>
        <w:separator/>
      </w:r>
    </w:p>
  </w:endnote>
  <w:endnote w:type="continuationSeparator" w:id="0">
    <w:p w:rsidR="00943035" w:rsidRDefault="00943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035" w:rsidRDefault="00943035">
      <w:r>
        <w:separator/>
      </w:r>
    </w:p>
  </w:footnote>
  <w:footnote w:type="continuationSeparator" w:id="0">
    <w:p w:rsidR="00943035" w:rsidRDefault="00943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46220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1538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46220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15384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3013AA6"/>
    <w:multiLevelType w:val="hybridMultilevel"/>
    <w:tmpl w:val="EC807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7A86"/>
    <w:multiLevelType w:val="hybridMultilevel"/>
    <w:tmpl w:val="59569ED0"/>
    <w:lvl w:ilvl="0" w:tplc="C0145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764DCF"/>
    <w:multiLevelType w:val="hybridMultilevel"/>
    <w:tmpl w:val="93EAFB12"/>
    <w:lvl w:ilvl="0" w:tplc="CF6ACA82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 w15:restartNumberingAfterBreak="0">
    <w:nsid w:val="22FB27CE"/>
    <w:multiLevelType w:val="hybridMultilevel"/>
    <w:tmpl w:val="5846DCF0"/>
    <w:lvl w:ilvl="0" w:tplc="645C81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3C39225C"/>
    <w:multiLevelType w:val="hybridMultilevel"/>
    <w:tmpl w:val="5748C39E"/>
    <w:lvl w:ilvl="0" w:tplc="988CC0A0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7" w15:restartNumberingAfterBreak="0">
    <w:nsid w:val="4DAD2C4E"/>
    <w:multiLevelType w:val="hybridMultilevel"/>
    <w:tmpl w:val="AFE09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35A58"/>
    <w:multiLevelType w:val="hybridMultilevel"/>
    <w:tmpl w:val="31B457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0240607"/>
    <w:multiLevelType w:val="hybridMultilevel"/>
    <w:tmpl w:val="93EAFB12"/>
    <w:lvl w:ilvl="0" w:tplc="CF6ACA82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1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11"/>
  </w:num>
  <w:num w:numId="2">
    <w:abstractNumId w:val="9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10"/>
  </w:num>
  <w:num w:numId="11">
    <w:abstractNumId w:val="2"/>
  </w:num>
  <w:num w:numId="12">
    <w:abstractNumId w:val="0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2C87"/>
    <w:rsid w:val="000539CC"/>
    <w:rsid w:val="00061364"/>
    <w:rsid w:val="000675C3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3845"/>
    <w:rsid w:val="00154194"/>
    <w:rsid w:val="00180776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0242"/>
    <w:rsid w:val="001D2FDE"/>
    <w:rsid w:val="001E3D89"/>
    <w:rsid w:val="001F147C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E7BDF"/>
    <w:rsid w:val="002F054A"/>
    <w:rsid w:val="002F0A94"/>
    <w:rsid w:val="00335C4D"/>
    <w:rsid w:val="003430B3"/>
    <w:rsid w:val="00344219"/>
    <w:rsid w:val="0034641C"/>
    <w:rsid w:val="00350DFE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3AB3"/>
    <w:rsid w:val="004572D8"/>
    <w:rsid w:val="00462204"/>
    <w:rsid w:val="004640F2"/>
    <w:rsid w:val="00466391"/>
    <w:rsid w:val="00487609"/>
    <w:rsid w:val="00490606"/>
    <w:rsid w:val="004B1080"/>
    <w:rsid w:val="004B1D7E"/>
    <w:rsid w:val="004C25DB"/>
    <w:rsid w:val="004C3B2B"/>
    <w:rsid w:val="004C5E52"/>
    <w:rsid w:val="005047DE"/>
    <w:rsid w:val="00516FD7"/>
    <w:rsid w:val="00523D44"/>
    <w:rsid w:val="005437F6"/>
    <w:rsid w:val="00546DE3"/>
    <w:rsid w:val="0057115A"/>
    <w:rsid w:val="005725B6"/>
    <w:rsid w:val="0058298B"/>
    <w:rsid w:val="00596721"/>
    <w:rsid w:val="005A3BB4"/>
    <w:rsid w:val="005A505F"/>
    <w:rsid w:val="005B1BF3"/>
    <w:rsid w:val="005B60E0"/>
    <w:rsid w:val="005B7119"/>
    <w:rsid w:val="005C07F8"/>
    <w:rsid w:val="005C159C"/>
    <w:rsid w:val="005D7E04"/>
    <w:rsid w:val="005F528F"/>
    <w:rsid w:val="0060158F"/>
    <w:rsid w:val="0061749F"/>
    <w:rsid w:val="00637718"/>
    <w:rsid w:val="00642568"/>
    <w:rsid w:val="00680463"/>
    <w:rsid w:val="00682347"/>
    <w:rsid w:val="00690952"/>
    <w:rsid w:val="00691C63"/>
    <w:rsid w:val="006C2351"/>
    <w:rsid w:val="006C7B37"/>
    <w:rsid w:val="006D7BBB"/>
    <w:rsid w:val="006E0252"/>
    <w:rsid w:val="006F0B4F"/>
    <w:rsid w:val="006F0F89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57BD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619C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43035"/>
    <w:rsid w:val="00950334"/>
    <w:rsid w:val="009507E0"/>
    <w:rsid w:val="00962371"/>
    <w:rsid w:val="00962B83"/>
    <w:rsid w:val="00963C14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202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15CBF"/>
    <w:rsid w:val="00B26A52"/>
    <w:rsid w:val="00B41FD0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2591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3B5"/>
    <w:rsid w:val="00DC244A"/>
    <w:rsid w:val="00DE1A2C"/>
    <w:rsid w:val="00DE5095"/>
    <w:rsid w:val="00DE6CC4"/>
    <w:rsid w:val="00DF0979"/>
    <w:rsid w:val="00DF212A"/>
    <w:rsid w:val="00DF2CE3"/>
    <w:rsid w:val="00DF5A0B"/>
    <w:rsid w:val="00E04588"/>
    <w:rsid w:val="00E13428"/>
    <w:rsid w:val="00E337E0"/>
    <w:rsid w:val="00E3482E"/>
    <w:rsid w:val="00E36CAD"/>
    <w:rsid w:val="00E379B3"/>
    <w:rsid w:val="00E40020"/>
    <w:rsid w:val="00E52C4C"/>
    <w:rsid w:val="00E70398"/>
    <w:rsid w:val="00E873D6"/>
    <w:rsid w:val="00EB17C8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4637"/>
    <w:rsid w:val="00FD5F32"/>
    <w:rsid w:val="00FD7F5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3CE3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A8830-6EDF-4A4E-8867-CDD0A8BA9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18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16</cp:revision>
  <cp:lastPrinted>2018-04-05T01:06:00Z</cp:lastPrinted>
  <dcterms:created xsi:type="dcterms:W3CDTF">2019-04-04T03:21:00Z</dcterms:created>
  <dcterms:modified xsi:type="dcterms:W3CDTF">2019-06-11T09:17:00Z</dcterms:modified>
</cp:coreProperties>
</file>